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A17EF" w14:textId="3C230F65" w:rsidR="00BA00AB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PLUMPTON</w:t>
      </w:r>
      <w:r>
        <w:rPr>
          <w:rFonts w:ascii="Times New Roman" w:hAnsi="Times New Roman" w:cs="Times New Roman"/>
          <w:sz w:val="24"/>
          <w:szCs w:val="24"/>
        </w:rPr>
        <w:t xml:space="preserve">     (d.1405)</w:t>
      </w:r>
    </w:p>
    <w:p w14:paraId="28126352" w14:textId="6478FB28" w:rsidR="003D6D90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481A7B" w14:textId="392C9835" w:rsidR="003D6D90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D7F394" w14:textId="318918A9" w:rsidR="003D6D90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died.</w:t>
      </w:r>
    </w:p>
    <w:p w14:paraId="7383DE30" w14:textId="387728FB" w:rsidR="003D6D90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(UK and Ireland, Find a Grave Index, 1300s-Current)</w:t>
      </w:r>
    </w:p>
    <w:p w14:paraId="4E6BE6BF" w14:textId="1C8004C1" w:rsidR="003D6D90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33202" w14:textId="0AE26506" w:rsidR="003D6D90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4A590B" w14:textId="786A2959" w:rsidR="003D6D90" w:rsidRPr="003D6D90" w:rsidRDefault="003D6D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2022</w:t>
      </w:r>
    </w:p>
    <w:sectPr w:rsidR="003D6D90" w:rsidRPr="003D6D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2527" w14:textId="77777777" w:rsidR="003D6D90" w:rsidRDefault="003D6D90" w:rsidP="009139A6">
      <w:r>
        <w:separator/>
      </w:r>
    </w:p>
  </w:endnote>
  <w:endnote w:type="continuationSeparator" w:id="0">
    <w:p w14:paraId="0AEF8DE7" w14:textId="77777777" w:rsidR="003D6D90" w:rsidRDefault="003D6D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D8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E5A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5F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4D33C" w14:textId="77777777" w:rsidR="003D6D90" w:rsidRDefault="003D6D90" w:rsidP="009139A6">
      <w:r>
        <w:separator/>
      </w:r>
    </w:p>
  </w:footnote>
  <w:footnote w:type="continuationSeparator" w:id="0">
    <w:p w14:paraId="51EE20EF" w14:textId="77777777" w:rsidR="003D6D90" w:rsidRDefault="003D6D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CA6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FE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AC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90"/>
    <w:rsid w:val="000666E0"/>
    <w:rsid w:val="002510B7"/>
    <w:rsid w:val="003D6D9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4A286"/>
  <w15:chartTrackingRefBased/>
  <w15:docId w15:val="{2A869054-9011-49EC-A5AF-9A47F990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2022-05-16T13:10:00Z</dcterms:created>
  <dcterms:modified xsi:type="dcterms:W3CDTF">2022-05-16T13:13:00Z</dcterms:modified>
</cp:coreProperties>
</file>